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D14" w:rsidRDefault="00CD6897" w:rsidP="008D5D1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8D5D1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AC6EE5">
        <w:rPr>
          <w:rFonts w:ascii="Corbel" w:hAnsi="Corbel"/>
          <w:i/>
          <w:smallCaps/>
          <w:sz w:val="24"/>
          <w:szCs w:val="24"/>
        </w:rPr>
        <w:t>202</w:t>
      </w:r>
      <w:r w:rsidR="00B2666E">
        <w:rPr>
          <w:rFonts w:ascii="Corbel" w:hAnsi="Corbel"/>
          <w:i/>
          <w:smallCaps/>
          <w:sz w:val="24"/>
          <w:szCs w:val="24"/>
        </w:rPr>
        <w:t>6</w:t>
      </w:r>
      <w:r w:rsidR="00AC6EE5">
        <w:rPr>
          <w:rFonts w:ascii="Corbel" w:hAnsi="Corbel"/>
          <w:i/>
          <w:smallCaps/>
          <w:sz w:val="24"/>
          <w:szCs w:val="24"/>
        </w:rPr>
        <w:t>-202</w:t>
      </w:r>
      <w:r w:rsidR="00B2666E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4772FD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C17CA">
        <w:rPr>
          <w:rFonts w:ascii="Corbel" w:hAnsi="Corbel"/>
          <w:sz w:val="20"/>
          <w:szCs w:val="20"/>
        </w:rPr>
        <w:t>202</w:t>
      </w:r>
      <w:r w:rsidR="00B2666E">
        <w:rPr>
          <w:rFonts w:ascii="Corbel" w:hAnsi="Corbel"/>
          <w:sz w:val="20"/>
          <w:szCs w:val="20"/>
        </w:rPr>
        <w:t>7</w:t>
      </w:r>
      <w:r w:rsidR="009C17CA">
        <w:rPr>
          <w:rFonts w:ascii="Corbel" w:hAnsi="Corbel"/>
          <w:sz w:val="20"/>
          <w:szCs w:val="20"/>
        </w:rPr>
        <w:t>/202</w:t>
      </w:r>
      <w:r w:rsidR="00B2666E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C6EE5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C6EE5">
              <w:rPr>
                <w:rFonts w:ascii="Corbel" w:hAnsi="Corbel"/>
                <w:b w:val="0"/>
                <w:bCs/>
                <w:sz w:val="24"/>
                <w:szCs w:val="24"/>
              </w:rPr>
              <w:t>Ekskluzja i inkluzja społeczna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C17CA" w:rsidRPr="00B169DF" w:rsidTr="00B819C8">
        <w:tc>
          <w:tcPr>
            <w:tcW w:w="2694" w:type="dxa"/>
            <w:vAlign w:val="center"/>
          </w:tcPr>
          <w:p w:rsidR="009C17CA" w:rsidRPr="00B169DF" w:rsidRDefault="009C17C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9C17CA" w:rsidRPr="00B169DF" w:rsidRDefault="00AC6E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C17CA" w:rsidRPr="00B169DF" w:rsidTr="00B819C8">
        <w:tc>
          <w:tcPr>
            <w:tcW w:w="2694" w:type="dxa"/>
            <w:vAlign w:val="center"/>
          </w:tcPr>
          <w:p w:rsidR="009C17CA" w:rsidRPr="00B169DF" w:rsidRDefault="009C17C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C17CA" w:rsidRPr="00B169DF" w:rsidRDefault="009C17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C17CA" w:rsidRPr="00B169DF" w:rsidTr="00B819C8">
        <w:tc>
          <w:tcPr>
            <w:tcW w:w="2694" w:type="dxa"/>
            <w:vAlign w:val="center"/>
          </w:tcPr>
          <w:p w:rsidR="009C17CA" w:rsidRPr="00B169DF" w:rsidRDefault="009C17C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C17CA" w:rsidRPr="00B169DF" w:rsidRDefault="009C17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21E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D5D1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2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E560E" w:rsidRDefault="0085747A" w:rsidP="004E560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E560E" w:rsidRDefault="004E560E" w:rsidP="004E560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FC129C">
        <w:rPr>
          <w:rFonts w:ascii="Corbel" w:hAnsi="Corbel"/>
          <w:b w:val="0"/>
          <w:szCs w:val="24"/>
        </w:rPr>
        <w:t>Egzamin w formie pisemnej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FC129C" w:rsidRDefault="00B54D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próba ustalenia na ile współczesny system penitencjarny sprzyja </w:t>
            </w:r>
            <w:r>
              <w:rPr>
                <w:rFonts w:ascii="Corbel" w:hAnsi="Corbel"/>
                <w:b w:val="0"/>
                <w:szCs w:val="22"/>
              </w:rPr>
              <w:t>procesowi inkluzji społecznej</w:t>
            </w:r>
            <w:r w:rsidRPr="004037FE">
              <w:rPr>
                <w:rFonts w:ascii="Corbel" w:hAnsi="Corbel"/>
                <w:b w:val="0"/>
                <w:szCs w:val="22"/>
              </w:rPr>
              <w:t xml:space="preserve"> skazanych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FC129C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>diagnoza zakresu potrzeb osób odbywających karę pozbawienia wolności w perspektywie ich funkcjonowania w warunkach wolnościowych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FC129C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analiza regulacji prawnych w odniesieniu do problematyki </w:t>
            </w:r>
            <w:r>
              <w:rPr>
                <w:rFonts w:ascii="Corbel" w:hAnsi="Corbel"/>
                <w:b w:val="0"/>
                <w:szCs w:val="22"/>
              </w:rPr>
              <w:t>inkluzji społecznej</w:t>
            </w:r>
            <w:r w:rsidRPr="004037FE">
              <w:rPr>
                <w:rFonts w:ascii="Corbel" w:hAnsi="Corbel"/>
                <w:b w:val="0"/>
                <w:szCs w:val="22"/>
              </w:rPr>
              <w:br/>
              <w:t>z perspektywy wsparcia i pomocy postpenitencjarnej</w:t>
            </w:r>
          </w:p>
        </w:tc>
      </w:tr>
      <w:tr w:rsidR="00A7201D" w:rsidRPr="00B169DF" w:rsidTr="00DF1C51">
        <w:tc>
          <w:tcPr>
            <w:tcW w:w="844" w:type="dxa"/>
            <w:vAlign w:val="center"/>
          </w:tcPr>
          <w:p w:rsidR="00A7201D" w:rsidRDefault="00A720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A7201D" w:rsidRPr="004037FE" w:rsidRDefault="00D60C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analiza czynników determinujących zarówno proces inkluzji społecznej jaki ekskluzji społecznej</w:t>
            </w:r>
            <w:r w:rsidR="00026564">
              <w:rPr>
                <w:rFonts w:ascii="Corbel" w:hAnsi="Corbel"/>
                <w:b w:val="0"/>
                <w:szCs w:val="22"/>
              </w:rPr>
              <w:t xml:space="preserve"> w kontekście niepowrotności do przestępstwa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026564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zdefiniuje podstawowe pojęcia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 obszaru </w:t>
            </w:r>
            <w:r w:rsidR="00557DBF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W01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proofErr w:type="spellStart"/>
            <w:r w:rsidRPr="004037FE">
              <w:rPr>
                <w:rFonts w:ascii="Corbel" w:hAnsi="Corbel"/>
                <w:b w:val="0"/>
                <w:smallCaps w:val="0"/>
                <w:sz w:val="22"/>
              </w:rPr>
              <w:t>szczegółow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os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charaktery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zuje</w:t>
            </w:r>
            <w:proofErr w:type="spellEnd"/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struktur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instytucj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realizując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zadania z zakresu </w:t>
            </w:r>
            <w:r w:rsidR="00973A37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zaproponuje rozwiązania praktyczne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w odniesieniu do konkretnej grupy marginalizowanej społecznie, uwzględniając wybrane koncepcje </w:t>
            </w:r>
            <w:proofErr w:type="spellStart"/>
            <w:r w:rsidRPr="004037FE">
              <w:rPr>
                <w:rFonts w:ascii="Corbel" w:hAnsi="Corbel"/>
                <w:b w:val="0"/>
                <w:smallCaps w:val="0"/>
                <w:sz w:val="22"/>
              </w:rPr>
              <w:t>pedagogicznei</w:t>
            </w:r>
            <w:proofErr w:type="spellEnd"/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obowiązujące w Polsce regulacje prawne.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K_U01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zidentyfikuje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środki i metody pracy służące najbardziej efektywnej realizacji celów z zakresu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 perspektywy tworzenia indywidualnych programów readaptacji społecznej.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K_U03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korekty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programów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readaptacji społecznej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z perspektywy ich skuteczności, uwzględniając zasady etyki zawodowej.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K_K02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„Więzienie prospołeczne” w świetle standardów europejskich i światowych.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 xml:space="preserve">Czynniki społecznej readaptacji. Wybrane elementy wykonywania kary pozbawienia wolności istotne z punktu widzenia </w:t>
            </w:r>
            <w:r w:rsidR="009459D7">
              <w:rPr>
                <w:rFonts w:ascii="Corbel" w:hAnsi="Corbel"/>
              </w:rPr>
              <w:t>inkluzji</w:t>
            </w:r>
            <w:r w:rsidRPr="00FD1EDA">
              <w:rPr>
                <w:rFonts w:ascii="Corbel" w:hAnsi="Corbel"/>
              </w:rPr>
              <w:t xml:space="preserve"> społecznej skazanych: aktywizacja zawodowa, nauczanie (CKU), podtrzymywanie więzi z rodziną, system programowanego oddziaływania</w:t>
            </w:r>
            <w:r>
              <w:rPr>
                <w:rFonts w:ascii="Corbel" w:hAnsi="Corbel"/>
              </w:rPr>
              <w:t xml:space="preserve"> (IPO)</w:t>
            </w:r>
            <w:r w:rsidRPr="00FD1EDA">
              <w:rPr>
                <w:rFonts w:ascii="Corbel" w:hAnsi="Corbel"/>
              </w:rPr>
              <w:t xml:space="preserve">. 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Rada Główna ds. Społecznej Readaptacji i Pomocy Skazanym.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I, II, III Sektor w systemie pomocy postpenitencjarnej w Polsce.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Programy readaptacji społecznej realizowane w polskich jednostkach penitencjarnych: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obszarze podtrzymywania i odbudowywania więzi z rodziną /</w:t>
            </w:r>
            <w:r w:rsidRPr="00FD1EDA">
              <w:rPr>
                <w:rFonts w:ascii="Corbel" w:hAnsi="Corbel"/>
                <w:i/>
                <w:iCs/>
              </w:rPr>
              <w:t>sprawiedliwość naprawcza/resocjalizacyjna/</w:t>
            </w:r>
            <w:proofErr w:type="spellStart"/>
            <w:r w:rsidRPr="00FD1EDA">
              <w:rPr>
                <w:rFonts w:ascii="Corbel" w:hAnsi="Corbel"/>
                <w:i/>
                <w:iCs/>
              </w:rPr>
              <w:t>retrybutywna</w:t>
            </w:r>
            <w:proofErr w:type="spellEnd"/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odniesieniu do osób długotrwale pozostających w warunkach izolacji penitencjarnej/</w:t>
            </w:r>
            <w:r w:rsidRPr="00FD1EDA">
              <w:rPr>
                <w:rFonts w:ascii="Corbel" w:hAnsi="Corbel"/>
                <w:i/>
                <w:iCs/>
              </w:rPr>
              <w:t xml:space="preserve">sprawiedliwość </w:t>
            </w:r>
            <w:proofErr w:type="spellStart"/>
            <w:r w:rsidRPr="00FD1EDA">
              <w:rPr>
                <w:rFonts w:ascii="Corbel" w:hAnsi="Corbel"/>
                <w:i/>
                <w:iCs/>
              </w:rPr>
              <w:t>retrybutywna</w:t>
            </w:r>
            <w:proofErr w:type="spellEnd"/>
            <w:r w:rsidRPr="00FD1EDA">
              <w:rPr>
                <w:rFonts w:ascii="Corbel" w:hAnsi="Corbel"/>
                <w:i/>
                <w:iCs/>
              </w:rPr>
              <w:t>/resocjalizacyjna/naprawcza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z perspektywy danej kategorii wiekowej/</w:t>
            </w:r>
            <w:r w:rsidRPr="00FD1EDA">
              <w:rPr>
                <w:rFonts w:ascii="Corbel" w:hAnsi="Corbel"/>
                <w:i/>
                <w:iCs/>
              </w:rPr>
              <w:t>model pomocowy/opiekuńczy.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Idea readaptacji i reintegracji społecznej w nauczaniu Jana Pawła II.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Przygotowanie skazanych do zwolnienia w świetle przepisów prawa:</w:t>
            </w:r>
          </w:p>
          <w:p w:rsidR="008A0663" w:rsidRPr="00C634D1" w:rsidRDefault="008A0663" w:rsidP="008A066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D1EDA">
              <w:rPr>
                <w:rFonts w:ascii="Corbel" w:hAnsi="Corbel"/>
                <w:i/>
              </w:rPr>
              <w:t xml:space="preserve">Ustawa z dnia 6 czerwca 1997r., </w:t>
            </w:r>
            <w:r w:rsidRPr="00FD1EDA">
              <w:rPr>
                <w:rFonts w:ascii="Corbel" w:hAnsi="Corbel"/>
                <w:bCs/>
                <w:i/>
              </w:rPr>
              <w:t>Kodeks karny wykonawcz</w:t>
            </w:r>
            <w:r>
              <w:rPr>
                <w:rFonts w:ascii="Corbel" w:hAnsi="Corbel"/>
                <w:bCs/>
                <w:i/>
              </w:rPr>
              <w:t>y</w:t>
            </w:r>
            <w:r>
              <w:rPr>
                <w:rFonts w:ascii="Corbel" w:hAnsi="Corbel"/>
                <w:i/>
              </w:rPr>
              <w:t>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Rozporządzenie Ministra Sprawiedliwości z dnia </w:t>
            </w:r>
            <w:r>
              <w:rPr>
                <w:rFonts w:ascii="Corbel" w:hAnsi="Corbel"/>
                <w:i/>
              </w:rPr>
              <w:t>13 września 2017</w:t>
            </w:r>
            <w:r w:rsidRPr="00FD1EDA">
              <w:rPr>
                <w:rFonts w:ascii="Corbel" w:hAnsi="Corbel"/>
                <w:i/>
              </w:rPr>
              <w:t xml:space="preserve">r. w sprawie </w:t>
            </w:r>
            <w:r w:rsidRPr="00FD1EDA">
              <w:rPr>
                <w:rFonts w:ascii="Corbel" w:hAnsi="Corbel"/>
                <w:bCs/>
                <w:i/>
              </w:rPr>
              <w:t>Funduszu Pomocy Pokrzywdzonym i Pomocy Postpenitencjarnej</w:t>
            </w:r>
            <w:r>
              <w:rPr>
                <w:rFonts w:ascii="Corbel" w:hAnsi="Corbel"/>
                <w:i/>
              </w:rPr>
              <w:t xml:space="preserve"> – Funduszu Sprawiedliwości.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FD1EDA">
              <w:rPr>
                <w:rFonts w:ascii="Corbel" w:hAnsi="Corbel"/>
                <w:i/>
              </w:rPr>
              <w:br/>
              <w:t>w art. 3 ust. 3 ustawy o działalności pożytku publicznego i wolontariacie na 2016r.</w:t>
            </w:r>
          </w:p>
          <w:p w:rsidR="008A0663" w:rsidRPr="00FD1EDA" w:rsidRDefault="008A0663" w:rsidP="008A06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Ustawa z dnia 24 kwietnia 2003r. o działalności pożytku publicznego i o wolontariacie.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D3E8F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82632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94996" w:rsidRPr="00B169DF" w:rsidTr="00573475">
        <w:tc>
          <w:tcPr>
            <w:tcW w:w="1962" w:type="dxa"/>
          </w:tcPr>
          <w:p w:rsidR="00194996" w:rsidRDefault="00194996" w:rsidP="001949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C41AF" w:rsidRPr="00353D99" w:rsidRDefault="002C41AF" w:rsidP="002C41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2C41AF" w:rsidRPr="005E4BDD" w:rsidRDefault="002C41AF" w:rsidP="002C41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>
              <w:rPr>
                <w:rFonts w:ascii="Corbel" w:hAnsi="Corbel"/>
                <w:i/>
                <w:color w:val="000000"/>
              </w:rPr>
              <w:t>egzaminu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>w zakresie wykładów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4772FD">
              <w:rPr>
                <w:rFonts w:ascii="Corbel" w:hAnsi="Corbel"/>
                <w:i/>
                <w:color w:val="000000"/>
              </w:rPr>
              <w:t xml:space="preserve"> – minimum 51</w:t>
            </w:r>
            <w:r>
              <w:rPr>
                <w:rFonts w:ascii="Corbel" w:hAnsi="Corbel"/>
                <w:i/>
                <w:color w:val="000000"/>
              </w:rPr>
              <w:t>% pozytywnych odpowiedzi.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A21E1C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011E4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2042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17052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E4F15" w:rsidRPr="00B169DF" w:rsidTr="00B353C7">
        <w:trPr>
          <w:trHeight w:val="397"/>
        </w:trPr>
        <w:tc>
          <w:tcPr>
            <w:tcW w:w="7513" w:type="dxa"/>
          </w:tcPr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C6EE5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6EE5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AC6EE5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C6EE5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C6EE5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C6EE5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AC6EE5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Sprawiedliwość naprawcza. Przywrócenie ładu </w:t>
            </w:r>
            <w:proofErr w:type="spellStart"/>
            <w:r w:rsidRPr="00AC6EE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społecznego.</w:t>
            </w:r>
            <w:r w:rsidRPr="00AC6EE5">
              <w:rPr>
                <w:rFonts w:ascii="Corbel" w:hAnsi="Corbel"/>
                <w:b w:val="0"/>
                <w:smallCaps w:val="0"/>
                <w:szCs w:val="24"/>
              </w:rPr>
              <w:t>PSEP</w:t>
            </w:r>
            <w:proofErr w:type="spellEnd"/>
            <w:r w:rsidRPr="00AC6EE5">
              <w:rPr>
                <w:rFonts w:ascii="Corbel" w:hAnsi="Corbel"/>
                <w:b w:val="0"/>
                <w:smallCaps w:val="0"/>
                <w:szCs w:val="24"/>
              </w:rPr>
              <w:t>, Warszawa 2004.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  <w:tr w:rsidR="00EE4F15" w:rsidRPr="00B169DF" w:rsidTr="00B353C7">
        <w:trPr>
          <w:trHeight w:val="397"/>
        </w:trPr>
        <w:tc>
          <w:tcPr>
            <w:tcW w:w="7513" w:type="dxa"/>
          </w:tcPr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C6EE5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uzupełniająca: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6EE5">
              <w:rPr>
                <w:rFonts w:ascii="Corbel" w:hAnsi="Corbel"/>
                <w:sz w:val="24"/>
                <w:szCs w:val="24"/>
              </w:rPr>
              <w:t>Mudrecka</w:t>
            </w:r>
            <w:proofErr w:type="spellEnd"/>
            <w:r w:rsidRPr="00AC6EE5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Resocjalizacja, readaptacja i reintegracja społeczna – problemy, programy i perspektywy rozwoju komunikacji.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6EE5">
              <w:rPr>
                <w:rFonts w:ascii="Corbel" w:hAnsi="Corbel"/>
                <w:sz w:val="24"/>
                <w:szCs w:val="24"/>
              </w:rPr>
              <w:t>Bałandynowicz</w:t>
            </w:r>
            <w:proofErr w:type="spellEnd"/>
            <w:r w:rsidRPr="00AC6EE5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Probacyjna sprawiedliwość karząca.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6EE5">
              <w:rPr>
                <w:rFonts w:ascii="Corbel" w:hAnsi="Corbel"/>
                <w:sz w:val="24"/>
                <w:szCs w:val="24"/>
              </w:rPr>
              <w:t>Kozaczuk</w:t>
            </w:r>
            <w:proofErr w:type="spellEnd"/>
            <w:r w:rsidRPr="00AC6EE5">
              <w:rPr>
                <w:rFonts w:ascii="Corbel" w:hAnsi="Corbel"/>
                <w:sz w:val="24"/>
                <w:szCs w:val="24"/>
              </w:rPr>
              <w:t xml:space="preserve"> F. (red.),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Zagadnienia readaptacji społecznej skazanych,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UR, Rzeszów 2009.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Resocjalizacja, tom I - II,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6EE5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AC6EE5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AC6EE5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EE4F15" w:rsidRPr="00AC6EE5" w:rsidRDefault="00EE4F15" w:rsidP="00AC6E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6EE5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AC6EE5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AC6EE5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EE4F15" w:rsidRPr="00AC6EE5" w:rsidRDefault="00EE4F15" w:rsidP="00AC6EE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DA7" w:rsidRDefault="00B73DA7" w:rsidP="00C16ABF">
      <w:pPr>
        <w:spacing w:after="0" w:line="240" w:lineRule="auto"/>
      </w:pPr>
      <w:r>
        <w:separator/>
      </w:r>
    </w:p>
  </w:endnote>
  <w:endnote w:type="continuationSeparator" w:id="0">
    <w:p w:rsidR="00B73DA7" w:rsidRDefault="00B73D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DA7" w:rsidRDefault="00B73DA7" w:rsidP="00C16ABF">
      <w:pPr>
        <w:spacing w:after="0" w:line="240" w:lineRule="auto"/>
      </w:pPr>
      <w:r>
        <w:separator/>
      </w:r>
    </w:p>
  </w:footnote>
  <w:footnote w:type="continuationSeparator" w:id="0">
    <w:p w:rsidR="00B73DA7" w:rsidRDefault="00B73DA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1E4F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5D6A"/>
    <w:rsid w:val="00146BC0"/>
    <w:rsid w:val="00153C41"/>
    <w:rsid w:val="00154381"/>
    <w:rsid w:val="001640A7"/>
    <w:rsid w:val="00164FA7"/>
    <w:rsid w:val="00166A03"/>
    <w:rsid w:val="0017024C"/>
    <w:rsid w:val="00170525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D13C3"/>
    <w:rsid w:val="001D3E8F"/>
    <w:rsid w:val="001D657B"/>
    <w:rsid w:val="001D7B54"/>
    <w:rsid w:val="001E0209"/>
    <w:rsid w:val="001E5C5C"/>
    <w:rsid w:val="001F2CA2"/>
    <w:rsid w:val="001F646F"/>
    <w:rsid w:val="002042C0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C41AF"/>
    <w:rsid w:val="002D2C94"/>
    <w:rsid w:val="002D3375"/>
    <w:rsid w:val="002D73D4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772F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E560E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30E5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295D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5FE4"/>
    <w:rsid w:val="0071620A"/>
    <w:rsid w:val="00724677"/>
    <w:rsid w:val="00725459"/>
    <w:rsid w:val="007327BD"/>
    <w:rsid w:val="00734608"/>
    <w:rsid w:val="0074152F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2735D"/>
    <w:rsid w:val="008449B3"/>
    <w:rsid w:val="008464A3"/>
    <w:rsid w:val="008552A2"/>
    <w:rsid w:val="00855BF3"/>
    <w:rsid w:val="0085747A"/>
    <w:rsid w:val="00870741"/>
    <w:rsid w:val="00884922"/>
    <w:rsid w:val="00885F64"/>
    <w:rsid w:val="008917F9"/>
    <w:rsid w:val="008A062A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D5D14"/>
    <w:rsid w:val="008E57BF"/>
    <w:rsid w:val="008E64F4"/>
    <w:rsid w:val="008E7C5C"/>
    <w:rsid w:val="008F12C9"/>
    <w:rsid w:val="008F2FD8"/>
    <w:rsid w:val="008F6E29"/>
    <w:rsid w:val="00916188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17CA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1E1C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65E4"/>
    <w:rsid w:val="00AB053C"/>
    <w:rsid w:val="00AB4092"/>
    <w:rsid w:val="00AC50AE"/>
    <w:rsid w:val="00AC6EE5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2666E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66C30"/>
    <w:rsid w:val="00B73DA7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2685"/>
    <w:rsid w:val="00D8678B"/>
    <w:rsid w:val="00DA2114"/>
    <w:rsid w:val="00DA59B1"/>
    <w:rsid w:val="00DC0C85"/>
    <w:rsid w:val="00DE09C0"/>
    <w:rsid w:val="00DE4A14"/>
    <w:rsid w:val="00DF1C51"/>
    <w:rsid w:val="00DF320D"/>
    <w:rsid w:val="00DF71C8"/>
    <w:rsid w:val="00E018EB"/>
    <w:rsid w:val="00E03BCA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23F2"/>
    <w:rsid w:val="00EC4899"/>
    <w:rsid w:val="00ED03AB"/>
    <w:rsid w:val="00ED32D2"/>
    <w:rsid w:val="00EE1332"/>
    <w:rsid w:val="00EE30D7"/>
    <w:rsid w:val="00EE32DE"/>
    <w:rsid w:val="00EE4F15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617C3"/>
    <w:rsid w:val="00F61A26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9315F"/>
  <w15:docId w15:val="{A62174E4-62ED-4E57-A198-5ED56C1B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42A54-0A38-42D1-863D-0A6E6A65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242</TotalTime>
  <Pages>5</Pages>
  <Words>1401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190</cp:revision>
  <cp:lastPrinted>2019-02-06T12:12:00Z</cp:lastPrinted>
  <dcterms:created xsi:type="dcterms:W3CDTF">2023-06-10T14:37:00Z</dcterms:created>
  <dcterms:modified xsi:type="dcterms:W3CDTF">2026-05-05T08:57:00Z</dcterms:modified>
</cp:coreProperties>
</file>